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B18A6" w14:textId="77777777" w:rsidR="00A96D59" w:rsidRPr="00A4356C" w:rsidRDefault="00A96D59" w:rsidP="00A96D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C4-254042</w:t>
      </w:r>
    </w:p>
    <w:p w14:paraId="641D82F6" w14:textId="77777777" w:rsidR="00A96D59" w:rsidRDefault="00A96D59" w:rsidP="00A96D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356C">
        <w:rPr>
          <w:b/>
          <w:noProof/>
          <w:sz w:val="24"/>
        </w:rPr>
        <w:t>Sophia Antipolis, France; 13th – 17th October 2025</w:t>
      </w:r>
    </w:p>
    <w:p w14:paraId="02573724" w14:textId="77777777" w:rsidR="00A96D59" w:rsidRPr="00A96D59" w:rsidRDefault="00A96D59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09AE4D" w14:textId="00817AF8" w:rsidR="00BC2B52" w:rsidRPr="00A4356C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#143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C3-254056</w:t>
      </w:r>
    </w:p>
    <w:p w14:paraId="307086C8" w14:textId="77777777" w:rsidR="00BC2B52" w:rsidRPr="00A4356C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356C">
        <w:rPr>
          <w:b/>
          <w:noProof/>
          <w:sz w:val="24"/>
        </w:rPr>
        <w:t>Sophia Antipolis, France; 13th – 17th October 2025</w:t>
      </w:r>
      <w:r w:rsidRPr="00A4356C">
        <w:rPr>
          <w:b/>
          <w:noProof/>
          <w:sz w:val="24"/>
        </w:rPr>
        <w:tab/>
      </w:r>
    </w:p>
    <w:p w14:paraId="67EF7315" w14:textId="77777777" w:rsidR="00BC2B52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1ED0F5" w14:textId="680A86ED" w:rsidR="00BC2B52" w:rsidRPr="00A4356C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Pr="00D07ABA">
        <w:rPr>
          <w:b/>
          <w:noProof/>
          <w:sz w:val="24"/>
        </w:rPr>
        <w:t>60</w:t>
      </w:r>
      <w:r>
        <w:rPr>
          <w:b/>
          <w:noProof/>
          <w:sz w:val="24"/>
        </w:rPr>
        <w:t>40</w:t>
      </w:r>
    </w:p>
    <w:p w14:paraId="0143292A" w14:textId="77777777" w:rsidR="00BC2B52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356C">
        <w:rPr>
          <w:b/>
          <w:noProof/>
          <w:sz w:val="24"/>
        </w:rPr>
        <w:t>Sophia Antipolis, France; 13th – 17th October 2025</w:t>
      </w:r>
    </w:p>
    <w:p w14:paraId="52CFA543" w14:textId="77777777" w:rsidR="00BC2B52" w:rsidRPr="00A4356C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  <w:bookmarkStart w:id="0" w:name="_GoBack"/>
      <w:bookmarkEnd w:id="0"/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552D9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>for AI</w:t>
      </w:r>
      <w:r w:rsidR="005C0061">
        <w:rPr>
          <w:rFonts w:ascii="Arial" w:eastAsia="Batang" w:hAnsi="Arial" w:cs="Arial"/>
          <w:b/>
          <w:sz w:val="24"/>
          <w:szCs w:val="24"/>
          <w:lang w:eastAsia="zh-CN"/>
        </w:rPr>
        <w:t>/AI Agent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65650">
        <w:rPr>
          <w:rFonts w:ascii="Arial" w:eastAsia="Batang" w:hAnsi="Arial" w:cs="Arial"/>
          <w:b/>
          <w:sz w:val="24"/>
          <w:szCs w:val="24"/>
          <w:lang w:eastAsia="zh-CN"/>
        </w:rPr>
        <w:t xml:space="preserve">Stage 3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7B061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0B9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</w:t>
      </w:r>
      <w:r w:rsidR="00A30B9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30B93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A30B93" w:rsidRPr="00A30B93">
        <w:rPr>
          <w:rFonts w:ascii="Arial" w:eastAsia="Batang" w:hAnsi="Arial" w:hint="eastAsia"/>
          <w:b/>
          <w:sz w:val="24"/>
          <w:szCs w:val="24"/>
          <w:lang w:val="en-US" w:eastAsia="zh-CN"/>
        </w:rPr>
        <w:t>3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) / </w:t>
      </w:r>
      <w:r w:rsidR="00A30B93" w:rsidRPr="00A30B93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A30B93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4BF181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3GPP </w:t>
      </w:r>
      <w:r w:rsidR="00AF3AAB" w:rsidRPr="00AF3AAB">
        <w:rPr>
          <w:lang w:eastAsia="ja-JP"/>
        </w:rPr>
        <w:t>Protocol for AI</w:t>
      </w:r>
      <w:r w:rsidR="00E974EF" w:rsidRPr="00E974EF">
        <w:rPr>
          <w:lang w:eastAsia="ja-JP"/>
        </w:rPr>
        <w:t>/AI Agent</w:t>
      </w:r>
      <w:r w:rsidR="00895C94" w:rsidRPr="00895C94">
        <w:rPr>
          <w:lang w:eastAsia="ja-JP"/>
        </w:rPr>
        <w:t xml:space="preserve"> </w:t>
      </w:r>
      <w:r w:rsidR="00620E2F">
        <w:rPr>
          <w:lang w:eastAsia="ja-JP"/>
        </w:rPr>
        <w:t xml:space="preserve">Stage 3 </w:t>
      </w:r>
      <w:r w:rsidR="00895C94" w:rsidRPr="00895C94">
        <w:rPr>
          <w:lang w:eastAsia="ja-JP"/>
        </w:rPr>
        <w:t xml:space="preserve">Aspects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774A07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EB4124">
        <w:rPr>
          <w:lang w:eastAsia="ja-JP"/>
        </w:rPr>
        <w:t>AP</w:t>
      </w:r>
      <w:r w:rsidR="00E41F57">
        <w:rPr>
          <w:lang w:eastAsia="ja-JP"/>
        </w:rPr>
        <w:t>-CT</w:t>
      </w:r>
    </w:p>
    <w:p w14:paraId="15B1DB90" w14:textId="28B2E12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C1F6D" w:rsidRPr="00DC1F6D">
        <w:rPr>
          <w:highlight w:val="yellow"/>
          <w:lang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5875D6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1334B06C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>the AI related functions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>in 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4A81C264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network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Pr="007A788A">
        <w:t>network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D5591F">
        <w:t xml:space="preserve">TR </w:t>
      </w:r>
      <w:r w:rsidRPr="007A788A">
        <w:t>22.870.</w:t>
      </w:r>
    </w:p>
    <w:p w14:paraId="7DA7DF16" w14:textId="3F61A4E9" w:rsidR="00FB646B" w:rsidRPr="007A788A" w:rsidRDefault="00FB646B" w:rsidP="007A788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AE2875">
        <w:t>e.g. WT#</w:t>
      </w:r>
      <w:r w:rsidR="00AE2875" w:rsidRPr="00A96052">
        <w:t>3</w:t>
      </w:r>
      <w:r w:rsidR="00AE2875">
        <w:t xml:space="preserve"> support of AI Agent, </w:t>
      </w:r>
      <w:r w:rsidR="00ED3BB8">
        <w:t xml:space="preserve">as indicated in the </w:t>
      </w:r>
      <w:r w:rsidR="00C553F1">
        <w:t>3GPP TR 23.801-01.</w:t>
      </w:r>
    </w:p>
    <w:p w14:paraId="32BE78C8" w14:textId="6760DDB9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856FBE" w:rsidRPr="00856FBE">
        <w:t xml:space="preserve"> communication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2C8EB78D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will include analysis work on stage 3 protocol selection and details</w:t>
      </w:r>
      <w:r w:rsidR="00E523E7">
        <w:t>,</w:t>
      </w:r>
      <w:r>
        <w:t xml:space="preserve"> and the related normative work on</w:t>
      </w:r>
      <w:r w:rsidR="00A85718">
        <w:t xml:space="preserve"> protocol</w:t>
      </w:r>
      <w:r w:rsidR="008079F0">
        <w:t xml:space="preserve"> for AI</w:t>
      </w:r>
      <w:r w:rsidR="00A85CAD">
        <w:t>/AI Agent</w:t>
      </w:r>
      <w:r w:rsidR="008079F0">
        <w:t xml:space="preserve"> in</w:t>
      </w:r>
      <w:r>
        <w:t xml:space="preserve"> the </w:t>
      </w:r>
      <w:r w:rsidR="007D29E0">
        <w:t>6G</w:t>
      </w:r>
      <w:r>
        <w:t xml:space="preserve"> system.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1069F1C6" w14:textId="24963119" w:rsidR="00BE4A3A" w:rsidRDefault="00BE4A3A" w:rsidP="00BE4A3A">
      <w:pPr>
        <w:jc w:val="both"/>
        <w:rPr>
          <w:lang w:val="en-US"/>
        </w:rPr>
      </w:pPr>
      <w:r>
        <w:t xml:space="preserve">The objective of this study item is to </w:t>
      </w:r>
      <w:r w:rsidR="007C62AC">
        <w:t>study</w:t>
      </w:r>
      <w:r>
        <w:t xml:space="preserve"> the </w:t>
      </w:r>
      <w:r w:rsidR="007C62AC">
        <w:t xml:space="preserve">candidate </w:t>
      </w:r>
      <w:r>
        <w:t>stage 3 protocol</w:t>
      </w:r>
      <w:r w:rsidR="007C62AC">
        <w:t>,</w:t>
      </w:r>
      <w:r>
        <w:t xml:space="preserve"> interface design </w:t>
      </w:r>
      <w:r w:rsidR="0017600E">
        <w:t xml:space="preserve">and </w:t>
      </w:r>
      <w:r w:rsidR="00AD4F1D">
        <w:t xml:space="preserve">selection </w:t>
      </w:r>
      <w:r>
        <w:t>aspects</w:t>
      </w:r>
      <w:r>
        <w:rPr>
          <w:rFonts w:hint="eastAsia"/>
          <w:lang w:val="en-US"/>
        </w:rPr>
        <w:t xml:space="preserve"> </w:t>
      </w:r>
      <w:r w:rsidR="008C3EAF">
        <w:rPr>
          <w:lang w:val="en-US"/>
        </w:rPr>
        <w:t>of</w:t>
      </w:r>
      <w:r>
        <w:rPr>
          <w:lang w:val="en-US"/>
        </w:rPr>
        <w:t xml:space="preserve"> the </w:t>
      </w:r>
      <w:r w:rsidR="00543197">
        <w:rPr>
          <w:lang w:val="en-US"/>
        </w:rPr>
        <w:t>protocol for AI</w:t>
      </w:r>
      <w:r w:rsidR="00A85CAD">
        <w:t>/AI Agent</w:t>
      </w:r>
      <w:r>
        <w:rPr>
          <w:lang w:val="en-US"/>
        </w:rPr>
        <w:t xml:space="preserve"> in the </w:t>
      </w:r>
      <w:r w:rsidR="007D29E0">
        <w:rPr>
          <w:lang w:eastAsia="ja-JP"/>
        </w:rPr>
        <w:t>6G</w:t>
      </w:r>
      <w:r>
        <w:rPr>
          <w:lang w:val="en-US"/>
        </w:rPr>
        <w:t xml:space="preserve"> System</w:t>
      </w:r>
      <w:r w:rsidR="008C3EAF">
        <w:rPr>
          <w:lang w:val="en-US"/>
        </w:rPr>
        <w:t xml:space="preserve"> to support the use cases </w:t>
      </w:r>
      <w:r w:rsidR="00762041">
        <w:rPr>
          <w:lang w:val="en-US"/>
        </w:rPr>
        <w:t xml:space="preserve">as </w:t>
      </w:r>
      <w:r w:rsidR="005740E1">
        <w:rPr>
          <w:lang w:val="en-US"/>
        </w:rPr>
        <w:t>defined</w:t>
      </w:r>
      <w:r w:rsidR="00FA2F92" w:rsidRPr="00FA2F92">
        <w:t xml:space="preserve"> in </w:t>
      </w:r>
      <w:bookmarkStart w:id="1" w:name="specType1"/>
      <w:r w:rsidR="00FA2F92" w:rsidRPr="00FA2F92">
        <w:t>TR</w:t>
      </w:r>
      <w:bookmarkEnd w:id="1"/>
      <w:r w:rsidR="00FA2F92" w:rsidRPr="00FA2F92">
        <w:t xml:space="preserve"> </w:t>
      </w:r>
      <w:bookmarkStart w:id="2" w:name="specNumber"/>
      <w:r w:rsidR="00FA2F92" w:rsidRPr="00FA2F92">
        <w:t>22.8</w:t>
      </w:r>
      <w:bookmarkEnd w:id="2"/>
      <w:r w:rsidR="00FA2F92" w:rsidRPr="00FA2F92">
        <w:rPr>
          <w:rFonts w:hint="eastAsia"/>
        </w:rPr>
        <w:t>70</w:t>
      </w:r>
      <w:r w:rsidR="00762041">
        <w:t>, and the stage 2 requirements as defined in TR 23.801-01</w:t>
      </w:r>
      <w:r>
        <w:t>.</w:t>
      </w:r>
    </w:p>
    <w:p w14:paraId="02DB7976" w14:textId="2D291ABF" w:rsidR="00B615A4" w:rsidRDefault="00E96EF2" w:rsidP="00B615A4">
      <w:pPr>
        <w:rPr>
          <w:lang w:eastAsia="zh-CN"/>
        </w:rPr>
      </w:pPr>
      <w:r>
        <w:lastRenderedPageBreak/>
        <w:t xml:space="preserve">To support the use cases and requirements </w:t>
      </w:r>
      <w:r w:rsidR="006E1274">
        <w:t>of</w:t>
      </w:r>
      <w:r>
        <w:t xml:space="preserve"> the mobile network,</w:t>
      </w:r>
      <w:r w:rsidRPr="0068211D">
        <w:t xml:space="preserve"> </w:t>
      </w:r>
      <w:r>
        <w:t>t</w:t>
      </w:r>
      <w:r w:rsidR="00B615A4" w:rsidRPr="0068211D">
        <w:t>he following</w:t>
      </w:r>
      <w:r w:rsidR="00B615A4">
        <w:t xml:space="preserve"> areas of work will include</w:t>
      </w:r>
      <w:r w:rsidR="00B57EA4">
        <w:t xml:space="preserve"> </w:t>
      </w:r>
      <w:r w:rsidR="00B615A4" w:rsidRPr="0068211D">
        <w:t xml:space="preserve">(non-exhaustive, additional areas can be identified based </w:t>
      </w:r>
      <w:r w:rsidR="00B615A4">
        <w:t>on the progress in</w:t>
      </w:r>
      <w:r w:rsidR="00712554">
        <w:t xml:space="preserve"> stage </w:t>
      </w:r>
      <w:r w:rsidR="00B615A4">
        <w:t>2)</w:t>
      </w:r>
      <w:r w:rsidR="00B615A4">
        <w:rPr>
          <w:rFonts w:hint="eastAsia"/>
          <w:lang w:eastAsia="zh-CN"/>
        </w:rPr>
        <w:t>:</w:t>
      </w:r>
    </w:p>
    <w:p w14:paraId="09D09DD7" w14:textId="59FBDA60" w:rsidR="00B57EA4" w:rsidRDefault="00B615A4" w:rsidP="00B615A4">
      <w:r w:rsidRPr="0068211D">
        <w:t>For CT1</w:t>
      </w:r>
      <w:r w:rsidR="009865F8">
        <w:t xml:space="preserve">, </w:t>
      </w:r>
      <w:r w:rsidR="009865F8" w:rsidRPr="0068211D">
        <w:t>the expected work includes</w:t>
      </w:r>
      <w:r w:rsidR="009865F8">
        <w:t>:</w:t>
      </w:r>
    </w:p>
    <w:p w14:paraId="799C6F82" w14:textId="677D6647" w:rsidR="00B57EA4" w:rsidRDefault="00EF036E" w:rsidP="00B57EA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S</w:t>
      </w:r>
      <w:proofErr w:type="spellStart"/>
      <w:r w:rsidR="009865F8">
        <w:rPr>
          <w:lang w:val="en-US"/>
        </w:rPr>
        <w:t>tudy</w:t>
      </w:r>
      <w:proofErr w:type="spellEnd"/>
      <w:r w:rsidR="009865F8">
        <w:rPr>
          <w:lang w:val="en-US"/>
        </w:rPr>
        <w:t xml:space="preserve"> the</w:t>
      </w:r>
      <w:r w:rsidR="00D7762A">
        <w:rPr>
          <w:lang w:val="en-US"/>
        </w:rPr>
        <w:t xml:space="preserve"> </w:t>
      </w:r>
      <w:r w:rsidR="00D7762A">
        <w:t>stage 3</w:t>
      </w:r>
      <w:r w:rsidR="009865F8">
        <w:t xml:space="preserve"> protocol</w:t>
      </w:r>
      <w:r w:rsidR="00D7762A" w:rsidRPr="00D7762A">
        <w:t xml:space="preserve"> </w:t>
      </w:r>
      <w:r w:rsidR="00D7762A">
        <w:t xml:space="preserve">and interface </w:t>
      </w:r>
      <w:r w:rsidR="000A015A">
        <w:t xml:space="preserve">design and selection </w:t>
      </w:r>
      <w:r w:rsidR="00D7762A">
        <w:t>aspects</w:t>
      </w:r>
      <w:r w:rsidR="009865F8">
        <w:t xml:space="preserve"> for the </w:t>
      </w:r>
      <w:r w:rsidR="009865F8">
        <w:rPr>
          <w:rFonts w:eastAsia="Times New Roman"/>
        </w:rPr>
        <w:t xml:space="preserve">communication </w:t>
      </w:r>
      <w:r w:rsidR="009865F8" w:rsidRPr="00F51F8E">
        <w:t xml:space="preserve">between </w:t>
      </w:r>
      <w:r w:rsidR="00701605">
        <w:t>AI A</w:t>
      </w:r>
      <w:r w:rsidR="009865F8" w:rsidRPr="00F51F8E">
        <w:t xml:space="preserve">gent </w:t>
      </w:r>
      <w:r w:rsidR="00701605">
        <w:t>on UE</w:t>
      </w:r>
      <w:r w:rsidR="00EC18BF">
        <w:t xml:space="preserve">, and </w:t>
      </w:r>
      <w:r w:rsidR="00EC18BF">
        <w:rPr>
          <w:rFonts w:eastAsia="Times New Roman"/>
        </w:rPr>
        <w:t xml:space="preserve">communication </w:t>
      </w:r>
      <w:r w:rsidR="00EC18BF" w:rsidRPr="00F51F8E">
        <w:t xml:space="preserve">between </w:t>
      </w:r>
      <w:r w:rsidR="00EC18BF">
        <w:t>AI Agent</w:t>
      </w:r>
      <w:r w:rsidR="00EC18BF" w:rsidRPr="00F51F8E">
        <w:t xml:space="preserve"> </w:t>
      </w:r>
      <w:r w:rsidR="00EC18BF">
        <w:t xml:space="preserve">on UE and </w:t>
      </w:r>
      <w:r w:rsidR="006F520B">
        <w:t>AI Agent</w:t>
      </w:r>
      <w:r w:rsidR="006F520B" w:rsidRPr="00F51F8E">
        <w:t xml:space="preserve"> </w:t>
      </w:r>
      <w:r w:rsidR="006F520B">
        <w:t>in the core network</w:t>
      </w:r>
      <w:r w:rsidR="00E96EF2">
        <w:t>.</w:t>
      </w:r>
    </w:p>
    <w:p w14:paraId="0BAE21F6" w14:textId="3BA53427" w:rsidR="009865F8" w:rsidRDefault="00BE4A3A" w:rsidP="00E74954">
      <w:pPr>
        <w:pStyle w:val="B1"/>
        <w:ind w:left="0" w:firstLine="0"/>
        <w:rPr>
          <w:lang w:val="en-US"/>
        </w:rPr>
      </w:pPr>
      <w:r>
        <w:rPr>
          <w:lang w:val="en-US"/>
        </w:rPr>
        <w:t>For CT3</w:t>
      </w:r>
      <w:r w:rsidR="00177760">
        <w:rPr>
          <w:lang w:val="en-US"/>
        </w:rPr>
        <w:t xml:space="preserve">, </w:t>
      </w:r>
      <w:r w:rsidR="009865F8" w:rsidRPr="0068211D">
        <w:t>the expected work includes</w:t>
      </w:r>
      <w:r w:rsidR="009865F8">
        <w:rPr>
          <w:lang w:val="en-US"/>
        </w:rPr>
        <w:t>:</w:t>
      </w:r>
    </w:p>
    <w:p w14:paraId="78D70B4E" w14:textId="13D08FB1" w:rsidR="00B56C13" w:rsidRDefault="00EF036E" w:rsidP="009865F8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S</w:t>
      </w:r>
      <w:r w:rsidR="00B56C13" w:rsidRPr="009865F8">
        <w:t>tudy the</w:t>
      </w:r>
      <w:r w:rsidR="00D7762A" w:rsidRPr="00D7762A">
        <w:t xml:space="preserve"> </w:t>
      </w:r>
      <w:r w:rsidR="00E96EF2">
        <w:t>common</w:t>
      </w:r>
      <w:r w:rsidR="009865F8">
        <w:t xml:space="preserve"> protocol</w:t>
      </w:r>
      <w:r w:rsidR="00B50007">
        <w:t xml:space="preserve"> </w:t>
      </w:r>
      <w:r w:rsidR="00D7762A">
        <w:t>and interface aspects</w:t>
      </w:r>
      <w:r w:rsidR="00E96EF2">
        <w:t xml:space="preserve"> (e.g., </w:t>
      </w:r>
      <w:r w:rsidR="00E96EF2">
        <w:rPr>
          <w:lang w:val="en-US"/>
        </w:rPr>
        <w:t xml:space="preserve">information elements </w:t>
      </w:r>
      <w:r w:rsidR="00E96EF2">
        <w:t xml:space="preserve">encoding formats, protocol primitives, </w:t>
      </w:r>
      <w:r w:rsidR="00E96EF2" w:rsidRPr="00FA2F92">
        <w:t>architectural styles</w:t>
      </w:r>
      <w:r w:rsidR="00E96EF2">
        <w:t>, etc.)</w:t>
      </w:r>
      <w:r w:rsidR="00D7762A" w:rsidRPr="009865F8">
        <w:t xml:space="preserve"> </w:t>
      </w:r>
      <w:r w:rsidR="00B50007" w:rsidRPr="009865F8">
        <w:t xml:space="preserve">for </w:t>
      </w:r>
      <w:r w:rsidR="003B1063" w:rsidRPr="009865F8">
        <w:t xml:space="preserve">the </w:t>
      </w:r>
      <w:r w:rsidR="00B50007" w:rsidRPr="009865F8">
        <w:t>AI</w:t>
      </w:r>
      <w:r w:rsidR="00015FB3" w:rsidRPr="009865F8">
        <w:t>/</w:t>
      </w:r>
      <w:r w:rsidR="00B50007" w:rsidRPr="009865F8">
        <w:t>AI Agent</w:t>
      </w:r>
      <w:r w:rsidR="00B50007">
        <w:t xml:space="preserve"> framework in the</w:t>
      </w:r>
      <w:r w:rsidR="009865F8">
        <w:t xml:space="preserve"> core network;</w:t>
      </w:r>
    </w:p>
    <w:p w14:paraId="49140933" w14:textId="3D1BE7F1" w:rsidR="00E96EF2" w:rsidRDefault="00E96EF2" w:rsidP="00E96EF2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S</w:t>
      </w:r>
      <w:r w:rsidRPr="009865F8">
        <w:t>tudy the</w:t>
      </w:r>
      <w:r w:rsidRPr="00D7762A">
        <w:t xml:space="preserve"> </w:t>
      </w:r>
      <w:r>
        <w:t>stage 3 protocol and interface design and selection aspects</w:t>
      </w:r>
      <w:r w:rsidRPr="009865F8">
        <w:t xml:space="preserve"> for the </w:t>
      </w:r>
      <w:r w:rsidR="000A015A">
        <w:rPr>
          <w:lang w:eastAsia="zh-CN"/>
        </w:rPr>
        <w:t xml:space="preserve">communication between </w:t>
      </w:r>
      <w:r w:rsidRPr="009865F8">
        <w:t>AI Agent</w:t>
      </w:r>
      <w:r>
        <w:t xml:space="preserve"> in the core network</w:t>
      </w:r>
      <w:r w:rsidR="00A90535">
        <w:rPr>
          <w:rFonts w:hint="eastAsia"/>
          <w:lang w:eastAsia="zh-CN"/>
        </w:rPr>
        <w:t>,</w:t>
      </w:r>
      <w:r w:rsidR="00A90535">
        <w:rPr>
          <w:lang w:eastAsia="zh-CN"/>
        </w:rPr>
        <w:t xml:space="preserve"> and the communication </w:t>
      </w:r>
      <w:r w:rsidR="000A015A">
        <w:rPr>
          <w:lang w:eastAsia="zh-CN"/>
        </w:rPr>
        <w:t>between</w:t>
      </w:r>
      <w:r w:rsidR="00A90535">
        <w:rPr>
          <w:lang w:eastAsia="zh-CN"/>
        </w:rPr>
        <w:t xml:space="preserve"> </w:t>
      </w:r>
      <w:r w:rsidR="000A015A">
        <w:rPr>
          <w:lang w:eastAsia="zh-CN"/>
        </w:rPr>
        <w:t>AI Ag</w:t>
      </w:r>
      <w:r w:rsidR="00A90535">
        <w:rPr>
          <w:lang w:eastAsia="zh-CN"/>
        </w:rPr>
        <w:t>ent</w:t>
      </w:r>
      <w:r w:rsidR="000A015A">
        <w:rPr>
          <w:lang w:eastAsia="zh-CN"/>
        </w:rPr>
        <w:t xml:space="preserve"> in the network</w:t>
      </w:r>
      <w:r w:rsidR="00A90535">
        <w:rPr>
          <w:lang w:eastAsia="zh-CN"/>
        </w:rPr>
        <w:t xml:space="preserve"> and</w:t>
      </w:r>
      <w:r w:rsidR="000A015A">
        <w:rPr>
          <w:lang w:eastAsia="zh-CN"/>
        </w:rPr>
        <w:t xml:space="preserve"> the</w:t>
      </w:r>
      <w:r w:rsidR="00A90535">
        <w:rPr>
          <w:lang w:eastAsia="zh-CN"/>
        </w:rPr>
        <w:t xml:space="preserve"> 3</w:t>
      </w:r>
      <w:r w:rsidR="00A90535" w:rsidRPr="00A90535">
        <w:rPr>
          <w:vertAlign w:val="superscript"/>
          <w:lang w:eastAsia="zh-CN"/>
        </w:rPr>
        <w:t>rd</w:t>
      </w:r>
      <w:r w:rsidR="00A90535">
        <w:rPr>
          <w:lang w:eastAsia="zh-CN"/>
        </w:rPr>
        <w:t xml:space="preserve"> </w:t>
      </w:r>
      <w:r w:rsidR="000A015A">
        <w:rPr>
          <w:lang w:eastAsia="zh-CN"/>
        </w:rPr>
        <w:t xml:space="preserve">party </w:t>
      </w:r>
      <w:r w:rsidR="00A90535">
        <w:rPr>
          <w:lang w:eastAsia="zh-CN"/>
        </w:rPr>
        <w:t>AI agent</w:t>
      </w:r>
      <w:r>
        <w:t>.</w:t>
      </w:r>
    </w:p>
    <w:p w14:paraId="1AE82E4E" w14:textId="4F4C5D2C" w:rsidR="009865F8" w:rsidRDefault="00B57EA4" w:rsidP="00B57EA4">
      <w:r w:rsidRPr="00B57EA4">
        <w:t>For CT</w:t>
      </w:r>
      <w:r>
        <w:t>4</w:t>
      </w:r>
      <w:r w:rsidRPr="00B57EA4">
        <w:t>,</w:t>
      </w:r>
      <w:r w:rsidR="009865F8" w:rsidRPr="009865F8">
        <w:rPr>
          <w:lang w:val="en-US"/>
        </w:rPr>
        <w:t xml:space="preserve"> </w:t>
      </w:r>
      <w:r w:rsidR="009865F8" w:rsidRPr="0068211D">
        <w:t>the expected work includes</w:t>
      </w:r>
      <w:r w:rsidR="009865F8">
        <w:t>:</w:t>
      </w:r>
    </w:p>
    <w:p w14:paraId="0AA8A71E" w14:textId="21A0A44D" w:rsidR="00EC18BF" w:rsidRDefault="00036DAB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CB0DE1">
        <w:rPr>
          <w:szCs w:val="24"/>
          <w:lang w:val="en-US" w:eastAsia="zh-CN"/>
        </w:rPr>
        <w:t xml:space="preserve">Study the </w:t>
      </w:r>
      <w:r>
        <w:rPr>
          <w:szCs w:val="24"/>
          <w:lang w:val="en-US" w:eastAsia="zh-CN"/>
        </w:rPr>
        <w:t>stage 3 user plane protocol enhancement for the traffic between AI Agents</w:t>
      </w:r>
      <w:r w:rsidR="00116822">
        <w:t xml:space="preserve">, and protocol </w:t>
      </w:r>
      <w:r w:rsidR="00116822" w:rsidRPr="009865F8">
        <w:t xml:space="preserve">for the </w:t>
      </w:r>
      <w:r w:rsidR="00116822">
        <w:rPr>
          <w:lang w:eastAsia="zh-CN"/>
        </w:rPr>
        <w:t xml:space="preserve">communication between </w:t>
      </w:r>
      <w:r w:rsidR="00116822" w:rsidRPr="009865F8">
        <w:t>AI Agent</w:t>
      </w:r>
      <w:r w:rsidR="00116822">
        <w:t xml:space="preserve"> in the core network</w:t>
      </w:r>
      <w:r w:rsidR="00EC18BF">
        <w:t>;</w:t>
      </w:r>
    </w:p>
    <w:p w14:paraId="72AD4E7C" w14:textId="03875042" w:rsidR="00B57EA4" w:rsidRDefault="00EC18BF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S</w:t>
      </w:r>
      <w:r w:rsidRPr="009865F8">
        <w:t>tudy the</w:t>
      </w:r>
      <w:r w:rsidRPr="00D7762A">
        <w:t xml:space="preserve"> </w:t>
      </w:r>
      <w:r w:rsidR="002F2CFD">
        <w:t>discovery and authorization</w:t>
      </w:r>
      <w:r w:rsidR="000A015A">
        <w:t xml:space="preserve"> of the </w:t>
      </w:r>
      <w:r w:rsidR="00A7655E">
        <w:rPr>
          <w:lang w:eastAsia="zh-CN"/>
        </w:rPr>
        <w:t xml:space="preserve">network </w:t>
      </w:r>
      <w:r w:rsidR="000A015A">
        <w:rPr>
          <w:lang w:eastAsia="zh-CN"/>
        </w:rPr>
        <w:t>AI Agent</w:t>
      </w:r>
      <w:r w:rsidR="009865F8">
        <w:t>.</w:t>
      </w:r>
    </w:p>
    <w:p w14:paraId="205C40F6" w14:textId="4553FC28" w:rsidR="002E01F3" w:rsidRDefault="002E01F3" w:rsidP="002E01F3">
      <w:r>
        <w:t>For CT1/3/4, t</w:t>
      </w:r>
      <w:r w:rsidRPr="00701605">
        <w:t xml:space="preserve">he following objectives </w:t>
      </w:r>
      <w:r>
        <w:t xml:space="preserve">may </w:t>
      </w:r>
      <w:r w:rsidR="005625CC">
        <w:t xml:space="preserve">also </w:t>
      </w:r>
      <w:r>
        <w:t xml:space="preserve">need to </w:t>
      </w:r>
      <w:r w:rsidRPr="00701605">
        <w:t>be addressed collaboratively:</w:t>
      </w:r>
    </w:p>
    <w:p w14:paraId="0E34D02C" w14:textId="41FD55AF" w:rsidR="002E01F3" w:rsidRDefault="002E01F3" w:rsidP="002E01F3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A</w:t>
      </w:r>
      <w:r w:rsidRPr="00701605">
        <w:t>nalys</w:t>
      </w:r>
      <w:r>
        <w:t>is</w:t>
      </w:r>
      <w:r w:rsidRPr="00701605">
        <w:t xml:space="preserve"> </w:t>
      </w:r>
      <w:r>
        <w:t xml:space="preserve">on the </w:t>
      </w:r>
      <w:r w:rsidRPr="00701605">
        <w:t xml:space="preserve">existing </w:t>
      </w:r>
      <w:r>
        <w:t>AI A</w:t>
      </w:r>
      <w:r w:rsidRPr="00701605">
        <w:t>gent communication protocols and frameworks from relevan</w:t>
      </w:r>
      <w:r>
        <w:t>t SDOs</w:t>
      </w:r>
      <w:r w:rsidRPr="00701605">
        <w:t xml:space="preserve"> (e.g., IETF)</w:t>
      </w:r>
      <w:r>
        <w:t>, open-source communities</w:t>
      </w:r>
      <w:r w:rsidRPr="00701605">
        <w:t xml:space="preserve"> and industry to identify reusable concepts and avoid duplication of work.</w:t>
      </w:r>
    </w:p>
    <w:p w14:paraId="644DEF5F" w14:textId="47B9D6BD" w:rsidR="0044334E" w:rsidRDefault="0044334E" w:rsidP="0044334E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 xml:space="preserve">Potential coordination between 3GPP and other SDOs (e.g. IETF) if the candidate protocol is defined by the other SDOs or </w:t>
      </w:r>
      <w:r w:rsidR="006E1274">
        <w:t>open-source communities</w:t>
      </w:r>
      <w:r>
        <w:t>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E50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E501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E501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E5019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E5019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E501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E5019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E501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2C641BE8" w14:textId="77777777" w:rsidTr="00896DF5">
        <w:trPr>
          <w:cantSplit/>
          <w:jc w:val="center"/>
        </w:trPr>
        <w:tc>
          <w:tcPr>
            <w:tcW w:w="704" w:type="dxa"/>
          </w:tcPr>
          <w:p w14:paraId="26E66A91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093091A" w14:textId="72B7D1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.</w:t>
            </w:r>
            <w:r>
              <w:rPr>
                <w:rFonts w:asciiTheme="majorBidi" w:hAnsiTheme="majorBidi" w:cstheme="majorBidi"/>
                <w:iCs/>
                <w:sz w:val="20"/>
              </w:rPr>
              <w:t>x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53D10EC6" w14:textId="1DB41BD4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>Study on Protocol for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AI/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AI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A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>gent</w:t>
            </w:r>
          </w:p>
        </w:tc>
        <w:tc>
          <w:tcPr>
            <w:tcW w:w="1134" w:type="dxa"/>
          </w:tcPr>
          <w:p w14:paraId="1630A42A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631697C0" w14:textId="77777777" w:rsidR="00EF036E" w:rsidRPr="003041B2" w:rsidRDefault="00EF036E" w:rsidP="001E5019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4C89F4D" w14:textId="1D63EEDF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</w:p>
          <w:p w14:paraId="4F944528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900A8AA" w14:textId="77777777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3GPP </w:t>
            </w:r>
            <w:r w:rsidRPr="00BE13B0">
              <w:rPr>
                <w:rFonts w:asciiTheme="majorBidi" w:hAnsiTheme="majorBidi" w:cstheme="majorBidi"/>
                <w:sz w:val="20"/>
              </w:rPr>
              <w:t xml:space="preserve">Protocol for communication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between AI Agent on UE, and communication between AI Agent on UE and AI Agent in the core network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39535920" w14:textId="77777777" w:rsidR="001D5F8B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062DF6DC" w14:textId="7FFAC69B" w:rsidR="001D5F8B" w:rsidRPr="001D5F8B" w:rsidRDefault="001D5F8B" w:rsidP="002D6D8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6D82">
              <w:rPr>
                <w:rFonts w:asciiTheme="majorBidi" w:hAnsiTheme="majorBidi" w:cstheme="majorBidi" w:hint="eastAsia"/>
                <w:sz w:val="20"/>
                <w:lang w:eastAsia="zh-CN"/>
              </w:rPr>
              <w:t>T</w:t>
            </w:r>
            <w:r w:rsidRPr="002D6D82">
              <w:rPr>
                <w:rFonts w:asciiTheme="majorBidi" w:hAnsiTheme="majorBidi" w:cstheme="majorBidi"/>
                <w:sz w:val="20"/>
                <w:lang w:eastAsia="zh-CN"/>
              </w:rPr>
              <w:t>BD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5A8AAB4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for AI/</w:t>
            </w:r>
            <w:r w:rsidR="00F9691D" w:rsidRPr="00EF036E">
              <w:rPr>
                <w:rFonts w:asciiTheme="majorBidi" w:hAnsiTheme="majorBidi" w:cstheme="majorBidi"/>
                <w:iCs/>
                <w:sz w:val="20"/>
              </w:rPr>
              <w:t xml:space="preserve">AI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F9691D" w:rsidRPr="00EF036E">
              <w:rPr>
                <w:rFonts w:asciiTheme="majorBidi" w:hAnsiTheme="majorBidi" w:cstheme="majorBidi"/>
                <w:iCs/>
                <w:sz w:val="20"/>
              </w:rPr>
              <w:t>gent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34DA823B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WG3 aspects of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common protocol and interface aspects for the AI/AI Agent framework</w:t>
            </w:r>
            <w:r w:rsidR="00BE13B0">
              <w:rPr>
                <w:rFonts w:asciiTheme="majorBidi" w:hAnsiTheme="majorBidi" w:cstheme="majorBidi"/>
                <w:sz w:val="20"/>
              </w:rPr>
              <w:t>, and the</w:t>
            </w:r>
            <w:r w:rsidR="00BE13B0" w:rsidRPr="00BE13B0" w:rsidDel="00BE13B0">
              <w:rPr>
                <w:rFonts w:asciiTheme="majorBidi" w:hAnsiTheme="majorBidi" w:cstheme="majorBidi"/>
                <w:sz w:val="20"/>
              </w:rPr>
              <w:t xml:space="preserve">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protocol and interface design and selection aspects for the communication between AI Agent in the core network</w:t>
            </w:r>
            <w:r w:rsidR="00BE13B0" w:rsidRPr="00BE13B0">
              <w:rPr>
                <w:rFonts w:asciiTheme="majorBidi" w:hAnsiTheme="majorBidi" w:cstheme="majorBidi" w:hint="eastAsia"/>
                <w:sz w:val="20"/>
              </w:rPr>
              <w:t>,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 xml:space="preserve"> and the communication between AI Agent in the network and the 3rd party AI agent.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  <w:tr w:rsidR="00EF036E" w:rsidRPr="00251D80" w14:paraId="749F7C1C" w14:textId="77777777" w:rsidTr="00896DF5">
        <w:trPr>
          <w:cantSplit/>
          <w:jc w:val="center"/>
        </w:trPr>
        <w:tc>
          <w:tcPr>
            <w:tcW w:w="704" w:type="dxa"/>
          </w:tcPr>
          <w:p w14:paraId="45A8F9AA" w14:textId="0FE3B54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E7ED867" w14:textId="2DAF209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6340EBF7" w14:textId="0ADC37E8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for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AI/</w:t>
            </w:r>
            <w:r w:rsidRPr="00D57922">
              <w:rPr>
                <w:rFonts w:asciiTheme="majorBidi" w:hAnsiTheme="majorBidi" w:cstheme="majorBidi"/>
                <w:iCs/>
                <w:sz w:val="20"/>
              </w:rPr>
              <w:t>AI Agent</w:t>
            </w:r>
          </w:p>
        </w:tc>
        <w:tc>
          <w:tcPr>
            <w:tcW w:w="1134" w:type="dxa"/>
          </w:tcPr>
          <w:p w14:paraId="4CA94902" w14:textId="6A4EDA4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562A93F" w14:textId="6E19E84E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2F1EFD8" w14:textId="13226B28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</w:p>
          <w:p w14:paraId="468B26E2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21CA470" w14:textId="77777777" w:rsidR="00BE13B0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 xml:space="preserve">user plane protocol for the communication between AI Agent on UE and AI Agent in the network, </w:t>
            </w:r>
            <w:r w:rsidR="00870603">
              <w:rPr>
                <w:rFonts w:asciiTheme="majorBidi" w:hAnsiTheme="majorBidi" w:cstheme="majorBidi"/>
                <w:sz w:val="20"/>
              </w:rPr>
              <w:t xml:space="preserve">and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the discovery and authorization of the AI Agent in the network</w:t>
            </w:r>
            <w:r w:rsidRPr="00EF036E">
              <w:rPr>
                <w:rFonts w:asciiTheme="majorBidi" w:hAnsiTheme="majorBidi" w:cstheme="majorBidi"/>
                <w:sz w:val="20"/>
              </w:rPr>
              <w:t>.</w:t>
            </w:r>
          </w:p>
          <w:p w14:paraId="5FDD285D" w14:textId="77777777" w:rsidR="001D5F8B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5038F5C" w14:textId="5E068DEA" w:rsidR="001D5F8B" w:rsidRPr="003041B2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D3EABB4" w:rsidR="001E489F" w:rsidRPr="006C2E80" w:rsidRDefault="00EB4124" w:rsidP="001E48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CB4D49F" w:rsidR="001E489F" w:rsidRPr="00557B2E" w:rsidRDefault="0035107C" w:rsidP="001E489F">
      <w:r>
        <w:t>SA3 for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9C95D49" w:rsidR="001E489F" w:rsidRDefault="004F4D17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87B650" w:rsidR="001E489F" w:rsidRDefault="004F4D1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B38B720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9D6197F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59CF2EF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206D79" w:rsidR="001E489F" w:rsidRDefault="001E489F" w:rsidP="005875D6">
            <w:pPr>
              <w:pStyle w:val="TAL"/>
            </w:pPr>
          </w:p>
        </w:tc>
      </w:tr>
      <w:tr w:rsidR="00570B92" w14:paraId="21A803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0414B312" w:rsidR="00570B92" w:rsidRDefault="00570B92" w:rsidP="005875D6">
            <w:pPr>
              <w:pStyle w:val="TAL"/>
            </w:pPr>
          </w:p>
        </w:tc>
      </w:tr>
      <w:tr w:rsidR="00570B92" w14:paraId="2E644A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2926739C" w:rsidR="00570B92" w:rsidRDefault="00570B92" w:rsidP="005875D6">
            <w:pPr>
              <w:pStyle w:val="TAL"/>
            </w:pPr>
          </w:p>
        </w:tc>
      </w:tr>
      <w:tr w:rsidR="00570B92" w14:paraId="3109DF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432DF8BF" w:rsidR="00570B92" w:rsidRDefault="00570B92" w:rsidP="005875D6">
            <w:pPr>
              <w:pStyle w:val="TAL"/>
            </w:pPr>
          </w:p>
        </w:tc>
      </w:tr>
      <w:tr w:rsidR="00570B92" w14:paraId="251BFD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98B25" w14:textId="55AC7F64" w:rsidR="00570B92" w:rsidRDefault="00570B92" w:rsidP="005875D6">
            <w:pPr>
              <w:pStyle w:val="TAL"/>
            </w:pPr>
          </w:p>
        </w:tc>
      </w:tr>
      <w:tr w:rsidR="005136D5" w14:paraId="1D4966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CE211" w14:textId="0B5CFB62" w:rsidR="005136D5" w:rsidRDefault="005136D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0A10B" w14:textId="77777777" w:rsidR="00B369EC" w:rsidRDefault="00B369EC">
      <w:r>
        <w:separator/>
      </w:r>
    </w:p>
  </w:endnote>
  <w:endnote w:type="continuationSeparator" w:id="0">
    <w:p w14:paraId="3A537496" w14:textId="77777777" w:rsidR="00B369EC" w:rsidRDefault="00B3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B0B56" w14:textId="77777777" w:rsidR="00B369EC" w:rsidRDefault="00B369EC">
      <w:r>
        <w:separator/>
      </w:r>
    </w:p>
  </w:footnote>
  <w:footnote w:type="continuationSeparator" w:id="0">
    <w:p w14:paraId="53A3B870" w14:textId="77777777" w:rsidR="00B369EC" w:rsidRDefault="00B36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28D"/>
    <w:rsid w:val="00005E54"/>
    <w:rsid w:val="00011C1A"/>
    <w:rsid w:val="00015FB3"/>
    <w:rsid w:val="00016DF7"/>
    <w:rsid w:val="0002191A"/>
    <w:rsid w:val="0003016C"/>
    <w:rsid w:val="00030CD4"/>
    <w:rsid w:val="000344A1"/>
    <w:rsid w:val="00036DAB"/>
    <w:rsid w:val="0004015F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31A3"/>
    <w:rsid w:val="00094F23"/>
    <w:rsid w:val="000967F4"/>
    <w:rsid w:val="000A015A"/>
    <w:rsid w:val="000A6432"/>
    <w:rsid w:val="000C2BF7"/>
    <w:rsid w:val="000C7870"/>
    <w:rsid w:val="000D6D78"/>
    <w:rsid w:val="000E0429"/>
    <w:rsid w:val="000E0437"/>
    <w:rsid w:val="000E2225"/>
    <w:rsid w:val="000E3C28"/>
    <w:rsid w:val="000E407E"/>
    <w:rsid w:val="000E4221"/>
    <w:rsid w:val="000F2C70"/>
    <w:rsid w:val="000F3874"/>
    <w:rsid w:val="000F6E51"/>
    <w:rsid w:val="00102A24"/>
    <w:rsid w:val="0010578D"/>
    <w:rsid w:val="00113C47"/>
    <w:rsid w:val="0011458C"/>
    <w:rsid w:val="00116822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B01F1"/>
    <w:rsid w:val="001B2414"/>
    <w:rsid w:val="001B5421"/>
    <w:rsid w:val="001B650D"/>
    <w:rsid w:val="001C134F"/>
    <w:rsid w:val="001C2AB6"/>
    <w:rsid w:val="001C4D9B"/>
    <w:rsid w:val="001D0B09"/>
    <w:rsid w:val="001D5F8B"/>
    <w:rsid w:val="001E489F"/>
    <w:rsid w:val="001E6729"/>
    <w:rsid w:val="001F7653"/>
    <w:rsid w:val="00204023"/>
    <w:rsid w:val="002070CB"/>
    <w:rsid w:val="002143E2"/>
    <w:rsid w:val="002147CD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1D3"/>
    <w:rsid w:val="0025566B"/>
    <w:rsid w:val="00256429"/>
    <w:rsid w:val="002570A1"/>
    <w:rsid w:val="0026253E"/>
    <w:rsid w:val="00272D61"/>
    <w:rsid w:val="00274FEF"/>
    <w:rsid w:val="002862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049"/>
    <w:rsid w:val="002D6D82"/>
    <w:rsid w:val="002E01F3"/>
    <w:rsid w:val="002E0B87"/>
    <w:rsid w:val="002E397B"/>
    <w:rsid w:val="002E3AE2"/>
    <w:rsid w:val="002E5718"/>
    <w:rsid w:val="002F2CFD"/>
    <w:rsid w:val="002F3177"/>
    <w:rsid w:val="002F3915"/>
    <w:rsid w:val="002F7CCB"/>
    <w:rsid w:val="00301992"/>
    <w:rsid w:val="003041B2"/>
    <w:rsid w:val="003057FD"/>
    <w:rsid w:val="003101C6"/>
    <w:rsid w:val="00310E70"/>
    <w:rsid w:val="003127AD"/>
    <w:rsid w:val="003131BF"/>
    <w:rsid w:val="00313F3E"/>
    <w:rsid w:val="00320536"/>
    <w:rsid w:val="00325E33"/>
    <w:rsid w:val="003275E6"/>
    <w:rsid w:val="0033484C"/>
    <w:rsid w:val="00334DB6"/>
    <w:rsid w:val="00343B78"/>
    <w:rsid w:val="0035107C"/>
    <w:rsid w:val="00354553"/>
    <w:rsid w:val="0035708C"/>
    <w:rsid w:val="00364BBE"/>
    <w:rsid w:val="003715B7"/>
    <w:rsid w:val="00374A3E"/>
    <w:rsid w:val="00376C60"/>
    <w:rsid w:val="00392C87"/>
    <w:rsid w:val="00395009"/>
    <w:rsid w:val="003A5DC5"/>
    <w:rsid w:val="003A5FFA"/>
    <w:rsid w:val="003A67E1"/>
    <w:rsid w:val="003A7108"/>
    <w:rsid w:val="003B1063"/>
    <w:rsid w:val="003B2166"/>
    <w:rsid w:val="003D1266"/>
    <w:rsid w:val="003D4593"/>
    <w:rsid w:val="003D5F2D"/>
    <w:rsid w:val="003E2151"/>
    <w:rsid w:val="003E29F7"/>
    <w:rsid w:val="003E2C8B"/>
    <w:rsid w:val="003E4AC7"/>
    <w:rsid w:val="003E54E0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31BD"/>
    <w:rsid w:val="004159BE"/>
    <w:rsid w:val="00416CEA"/>
    <w:rsid w:val="00421AFD"/>
    <w:rsid w:val="004234A4"/>
    <w:rsid w:val="004246F2"/>
    <w:rsid w:val="00425C90"/>
    <w:rsid w:val="00432048"/>
    <w:rsid w:val="00442C65"/>
    <w:rsid w:val="0044334E"/>
    <w:rsid w:val="00451122"/>
    <w:rsid w:val="004518DB"/>
    <w:rsid w:val="0045620A"/>
    <w:rsid w:val="004562FC"/>
    <w:rsid w:val="00461A89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574C"/>
    <w:rsid w:val="004F4172"/>
    <w:rsid w:val="004F4D17"/>
    <w:rsid w:val="0050202A"/>
    <w:rsid w:val="00506CBE"/>
    <w:rsid w:val="00507903"/>
    <w:rsid w:val="005136D5"/>
    <w:rsid w:val="0051701A"/>
    <w:rsid w:val="0052032E"/>
    <w:rsid w:val="00520EE1"/>
    <w:rsid w:val="00521896"/>
    <w:rsid w:val="00522A80"/>
    <w:rsid w:val="00531CF2"/>
    <w:rsid w:val="00535A39"/>
    <w:rsid w:val="00543197"/>
    <w:rsid w:val="00544D8F"/>
    <w:rsid w:val="00551377"/>
    <w:rsid w:val="00553A74"/>
    <w:rsid w:val="00553BDE"/>
    <w:rsid w:val="00556F13"/>
    <w:rsid w:val="00562495"/>
    <w:rsid w:val="005625CC"/>
    <w:rsid w:val="00566894"/>
    <w:rsid w:val="00570B92"/>
    <w:rsid w:val="00572E0D"/>
    <w:rsid w:val="0057401B"/>
    <w:rsid w:val="005740E1"/>
    <w:rsid w:val="00577219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C43"/>
    <w:rsid w:val="005A3249"/>
    <w:rsid w:val="005A6ABC"/>
    <w:rsid w:val="005A74A1"/>
    <w:rsid w:val="005B1577"/>
    <w:rsid w:val="005B2109"/>
    <w:rsid w:val="005B35A2"/>
    <w:rsid w:val="005C0061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D703E"/>
    <w:rsid w:val="005E07CB"/>
    <w:rsid w:val="005E0BF8"/>
    <w:rsid w:val="005E32BB"/>
    <w:rsid w:val="005E5142"/>
    <w:rsid w:val="005E7235"/>
    <w:rsid w:val="005F041C"/>
    <w:rsid w:val="005F2E94"/>
    <w:rsid w:val="005F4B34"/>
    <w:rsid w:val="00607F58"/>
    <w:rsid w:val="0061143F"/>
    <w:rsid w:val="00616E18"/>
    <w:rsid w:val="00617CF1"/>
    <w:rsid w:val="00620287"/>
    <w:rsid w:val="00620E2F"/>
    <w:rsid w:val="0062147B"/>
    <w:rsid w:val="00621496"/>
    <w:rsid w:val="00623AED"/>
    <w:rsid w:val="0062580F"/>
    <w:rsid w:val="00632157"/>
    <w:rsid w:val="00633971"/>
    <w:rsid w:val="006341C6"/>
    <w:rsid w:val="0064121E"/>
    <w:rsid w:val="00642894"/>
    <w:rsid w:val="006467A6"/>
    <w:rsid w:val="00657A74"/>
    <w:rsid w:val="00660354"/>
    <w:rsid w:val="006606DB"/>
    <w:rsid w:val="0066206E"/>
    <w:rsid w:val="00665B9B"/>
    <w:rsid w:val="0067616E"/>
    <w:rsid w:val="00690725"/>
    <w:rsid w:val="00693606"/>
    <w:rsid w:val="00693D70"/>
    <w:rsid w:val="00695FBA"/>
    <w:rsid w:val="006975AE"/>
    <w:rsid w:val="00697AFC"/>
    <w:rsid w:val="006A0B88"/>
    <w:rsid w:val="006A0E66"/>
    <w:rsid w:val="006A1A15"/>
    <w:rsid w:val="006A32D1"/>
    <w:rsid w:val="006A3CF5"/>
    <w:rsid w:val="006A4CB5"/>
    <w:rsid w:val="006B4BC6"/>
    <w:rsid w:val="006D03E2"/>
    <w:rsid w:val="006D0A8E"/>
    <w:rsid w:val="006D3D54"/>
    <w:rsid w:val="006E0D1B"/>
    <w:rsid w:val="006E1274"/>
    <w:rsid w:val="006E1A49"/>
    <w:rsid w:val="006E3A55"/>
    <w:rsid w:val="006E5AEF"/>
    <w:rsid w:val="006F1B00"/>
    <w:rsid w:val="006F2EEB"/>
    <w:rsid w:val="006F4B7A"/>
    <w:rsid w:val="006F520B"/>
    <w:rsid w:val="00700A59"/>
    <w:rsid w:val="00701605"/>
    <w:rsid w:val="00701619"/>
    <w:rsid w:val="00710142"/>
    <w:rsid w:val="00712554"/>
    <w:rsid w:val="00712E81"/>
    <w:rsid w:val="00715590"/>
    <w:rsid w:val="0072063D"/>
    <w:rsid w:val="00723919"/>
    <w:rsid w:val="007261D3"/>
    <w:rsid w:val="00733E86"/>
    <w:rsid w:val="0074596C"/>
    <w:rsid w:val="00745F4F"/>
    <w:rsid w:val="007506FD"/>
    <w:rsid w:val="00750D12"/>
    <w:rsid w:val="0075464C"/>
    <w:rsid w:val="00756BBB"/>
    <w:rsid w:val="00761952"/>
    <w:rsid w:val="00761B9B"/>
    <w:rsid w:val="00762041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2D7"/>
    <w:rsid w:val="00795318"/>
    <w:rsid w:val="00795AD1"/>
    <w:rsid w:val="007A3637"/>
    <w:rsid w:val="007A788A"/>
    <w:rsid w:val="007B5456"/>
    <w:rsid w:val="007B5F65"/>
    <w:rsid w:val="007B7230"/>
    <w:rsid w:val="007C62AC"/>
    <w:rsid w:val="007C71E7"/>
    <w:rsid w:val="007C767B"/>
    <w:rsid w:val="007D29E0"/>
    <w:rsid w:val="007D3C7C"/>
    <w:rsid w:val="007D687A"/>
    <w:rsid w:val="007E1BA0"/>
    <w:rsid w:val="007E59B3"/>
    <w:rsid w:val="007E6F26"/>
    <w:rsid w:val="007F1AF1"/>
    <w:rsid w:val="007F2297"/>
    <w:rsid w:val="007F55EC"/>
    <w:rsid w:val="007F6574"/>
    <w:rsid w:val="007F7100"/>
    <w:rsid w:val="00805F49"/>
    <w:rsid w:val="008079F0"/>
    <w:rsid w:val="00812D71"/>
    <w:rsid w:val="00815C54"/>
    <w:rsid w:val="0082633D"/>
    <w:rsid w:val="00831057"/>
    <w:rsid w:val="00837EF8"/>
    <w:rsid w:val="0084119C"/>
    <w:rsid w:val="00850CD4"/>
    <w:rsid w:val="00854A49"/>
    <w:rsid w:val="00856FBE"/>
    <w:rsid w:val="008578D0"/>
    <w:rsid w:val="008624DE"/>
    <w:rsid w:val="008634EB"/>
    <w:rsid w:val="00866945"/>
    <w:rsid w:val="00870603"/>
    <w:rsid w:val="00875D86"/>
    <w:rsid w:val="00876BD5"/>
    <w:rsid w:val="00880F7D"/>
    <w:rsid w:val="00882F61"/>
    <w:rsid w:val="008835F1"/>
    <w:rsid w:val="00895C94"/>
    <w:rsid w:val="00896DF5"/>
    <w:rsid w:val="00897C84"/>
    <w:rsid w:val="008A06BE"/>
    <w:rsid w:val="008A2393"/>
    <w:rsid w:val="008A4BA9"/>
    <w:rsid w:val="008A56FD"/>
    <w:rsid w:val="008C3EAF"/>
    <w:rsid w:val="008C7BDC"/>
    <w:rsid w:val="008D3DA6"/>
    <w:rsid w:val="008D5DA3"/>
    <w:rsid w:val="008E070E"/>
    <w:rsid w:val="008E4E75"/>
    <w:rsid w:val="008E569B"/>
    <w:rsid w:val="008E70F7"/>
    <w:rsid w:val="008E7432"/>
    <w:rsid w:val="008F18A6"/>
    <w:rsid w:val="008F1D3B"/>
    <w:rsid w:val="008F7444"/>
    <w:rsid w:val="008F7A15"/>
    <w:rsid w:val="00907F03"/>
    <w:rsid w:val="0091321C"/>
    <w:rsid w:val="00913788"/>
    <w:rsid w:val="0091399A"/>
    <w:rsid w:val="00914265"/>
    <w:rsid w:val="00917B34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65F8"/>
    <w:rsid w:val="00990EEE"/>
    <w:rsid w:val="00996533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F"/>
    <w:rsid w:val="009E0B41"/>
    <w:rsid w:val="009E1910"/>
    <w:rsid w:val="009E5DBA"/>
    <w:rsid w:val="009F06B6"/>
    <w:rsid w:val="009F6047"/>
    <w:rsid w:val="00A002E2"/>
    <w:rsid w:val="00A03D2A"/>
    <w:rsid w:val="00A0426C"/>
    <w:rsid w:val="00A10ADB"/>
    <w:rsid w:val="00A10C6F"/>
    <w:rsid w:val="00A144AB"/>
    <w:rsid w:val="00A151A1"/>
    <w:rsid w:val="00A17F01"/>
    <w:rsid w:val="00A24557"/>
    <w:rsid w:val="00A248B2"/>
    <w:rsid w:val="00A267D7"/>
    <w:rsid w:val="00A275D3"/>
    <w:rsid w:val="00A27A64"/>
    <w:rsid w:val="00A30B93"/>
    <w:rsid w:val="00A37F80"/>
    <w:rsid w:val="00A46B3F"/>
    <w:rsid w:val="00A46F30"/>
    <w:rsid w:val="00A61169"/>
    <w:rsid w:val="00A63024"/>
    <w:rsid w:val="00A63730"/>
    <w:rsid w:val="00A65602"/>
    <w:rsid w:val="00A71CA1"/>
    <w:rsid w:val="00A7655E"/>
    <w:rsid w:val="00A81A4A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6D59"/>
    <w:rsid w:val="00A97953"/>
    <w:rsid w:val="00AA574E"/>
    <w:rsid w:val="00AC0B54"/>
    <w:rsid w:val="00AD26CD"/>
    <w:rsid w:val="00AD324E"/>
    <w:rsid w:val="00AD4F1D"/>
    <w:rsid w:val="00AD5B51"/>
    <w:rsid w:val="00AD7B78"/>
    <w:rsid w:val="00AE2875"/>
    <w:rsid w:val="00AF3461"/>
    <w:rsid w:val="00AF3AAB"/>
    <w:rsid w:val="00AF4118"/>
    <w:rsid w:val="00B00077"/>
    <w:rsid w:val="00B03107"/>
    <w:rsid w:val="00B10820"/>
    <w:rsid w:val="00B16E03"/>
    <w:rsid w:val="00B1749C"/>
    <w:rsid w:val="00B219B3"/>
    <w:rsid w:val="00B239B8"/>
    <w:rsid w:val="00B30214"/>
    <w:rsid w:val="00B328EC"/>
    <w:rsid w:val="00B3526C"/>
    <w:rsid w:val="00B369EC"/>
    <w:rsid w:val="00B376E0"/>
    <w:rsid w:val="00B43DA4"/>
    <w:rsid w:val="00B45C31"/>
    <w:rsid w:val="00B47534"/>
    <w:rsid w:val="00B50007"/>
    <w:rsid w:val="00B50B89"/>
    <w:rsid w:val="00B52AFB"/>
    <w:rsid w:val="00B5557E"/>
    <w:rsid w:val="00B56C13"/>
    <w:rsid w:val="00B57EA4"/>
    <w:rsid w:val="00B615A4"/>
    <w:rsid w:val="00B616A3"/>
    <w:rsid w:val="00B63284"/>
    <w:rsid w:val="00B662D0"/>
    <w:rsid w:val="00B74116"/>
    <w:rsid w:val="00B75CE0"/>
    <w:rsid w:val="00B8100E"/>
    <w:rsid w:val="00B84B54"/>
    <w:rsid w:val="00B92B0A"/>
    <w:rsid w:val="00B92C7D"/>
    <w:rsid w:val="00B93BB2"/>
    <w:rsid w:val="00B9697B"/>
    <w:rsid w:val="00B978B8"/>
    <w:rsid w:val="00BA10EF"/>
    <w:rsid w:val="00BA46C7"/>
    <w:rsid w:val="00BA4DA4"/>
    <w:rsid w:val="00BA7153"/>
    <w:rsid w:val="00BB6D15"/>
    <w:rsid w:val="00BB7B45"/>
    <w:rsid w:val="00BC137E"/>
    <w:rsid w:val="00BC2B52"/>
    <w:rsid w:val="00BC2E5F"/>
    <w:rsid w:val="00BC3C3C"/>
    <w:rsid w:val="00BC481E"/>
    <w:rsid w:val="00BC5AF6"/>
    <w:rsid w:val="00BC7141"/>
    <w:rsid w:val="00BD3369"/>
    <w:rsid w:val="00BD3E51"/>
    <w:rsid w:val="00BE13B0"/>
    <w:rsid w:val="00BE3E87"/>
    <w:rsid w:val="00BE4A3A"/>
    <w:rsid w:val="00BF0A84"/>
    <w:rsid w:val="00BF11E6"/>
    <w:rsid w:val="00BF4326"/>
    <w:rsid w:val="00C03706"/>
    <w:rsid w:val="00C03E6C"/>
    <w:rsid w:val="00C03F46"/>
    <w:rsid w:val="00C041A4"/>
    <w:rsid w:val="00C05A7B"/>
    <w:rsid w:val="00C159BC"/>
    <w:rsid w:val="00C15A54"/>
    <w:rsid w:val="00C15EB7"/>
    <w:rsid w:val="00C205B6"/>
    <w:rsid w:val="00C21FD2"/>
    <w:rsid w:val="00C2214E"/>
    <w:rsid w:val="00C247CD"/>
    <w:rsid w:val="00C2519B"/>
    <w:rsid w:val="00C278EB"/>
    <w:rsid w:val="00C30F87"/>
    <w:rsid w:val="00C359A8"/>
    <w:rsid w:val="00C372B2"/>
    <w:rsid w:val="00C3782E"/>
    <w:rsid w:val="00C404D1"/>
    <w:rsid w:val="00C42176"/>
    <w:rsid w:val="00C42344"/>
    <w:rsid w:val="00C505EB"/>
    <w:rsid w:val="00C52914"/>
    <w:rsid w:val="00C553F1"/>
    <w:rsid w:val="00C5567D"/>
    <w:rsid w:val="00C63F06"/>
    <w:rsid w:val="00C6590B"/>
    <w:rsid w:val="00C7131F"/>
    <w:rsid w:val="00C714F4"/>
    <w:rsid w:val="00C76753"/>
    <w:rsid w:val="00C80088"/>
    <w:rsid w:val="00C8586A"/>
    <w:rsid w:val="00CA2B4F"/>
    <w:rsid w:val="00CA3CDD"/>
    <w:rsid w:val="00CA5DB0"/>
    <w:rsid w:val="00CB3439"/>
    <w:rsid w:val="00CB36E6"/>
    <w:rsid w:val="00CC084E"/>
    <w:rsid w:val="00CC58ED"/>
    <w:rsid w:val="00CD5477"/>
    <w:rsid w:val="00CF5304"/>
    <w:rsid w:val="00D0135E"/>
    <w:rsid w:val="00D0342C"/>
    <w:rsid w:val="00D04851"/>
    <w:rsid w:val="00D10C32"/>
    <w:rsid w:val="00D145EC"/>
    <w:rsid w:val="00D23602"/>
    <w:rsid w:val="00D2714B"/>
    <w:rsid w:val="00D355FB"/>
    <w:rsid w:val="00D3743B"/>
    <w:rsid w:val="00D40EED"/>
    <w:rsid w:val="00D43C0B"/>
    <w:rsid w:val="00D44A74"/>
    <w:rsid w:val="00D452E2"/>
    <w:rsid w:val="00D51CAD"/>
    <w:rsid w:val="00D5591F"/>
    <w:rsid w:val="00D57922"/>
    <w:rsid w:val="00D57CD2"/>
    <w:rsid w:val="00D57E66"/>
    <w:rsid w:val="00D61178"/>
    <w:rsid w:val="00D6249D"/>
    <w:rsid w:val="00D65ED4"/>
    <w:rsid w:val="00D73350"/>
    <w:rsid w:val="00D7762A"/>
    <w:rsid w:val="00D81F0B"/>
    <w:rsid w:val="00D82231"/>
    <w:rsid w:val="00D824A3"/>
    <w:rsid w:val="00D8756E"/>
    <w:rsid w:val="00D938DD"/>
    <w:rsid w:val="00D95EAB"/>
    <w:rsid w:val="00D974EA"/>
    <w:rsid w:val="00D97E37"/>
    <w:rsid w:val="00DA0A0B"/>
    <w:rsid w:val="00DA29AC"/>
    <w:rsid w:val="00DA329A"/>
    <w:rsid w:val="00DA3CD2"/>
    <w:rsid w:val="00DB521B"/>
    <w:rsid w:val="00DC0F52"/>
    <w:rsid w:val="00DC187F"/>
    <w:rsid w:val="00DC1F6D"/>
    <w:rsid w:val="00DC4726"/>
    <w:rsid w:val="00DD0AAB"/>
    <w:rsid w:val="00DD3C66"/>
    <w:rsid w:val="00DD40D2"/>
    <w:rsid w:val="00DE5BBF"/>
    <w:rsid w:val="00DF01BE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3B0"/>
    <w:rsid w:val="00E23509"/>
    <w:rsid w:val="00E34AA9"/>
    <w:rsid w:val="00E363A9"/>
    <w:rsid w:val="00E413E0"/>
    <w:rsid w:val="00E41F57"/>
    <w:rsid w:val="00E46CF9"/>
    <w:rsid w:val="00E523E7"/>
    <w:rsid w:val="00E52F9E"/>
    <w:rsid w:val="00E53AE3"/>
    <w:rsid w:val="00E54B29"/>
    <w:rsid w:val="00E5574A"/>
    <w:rsid w:val="00E5723D"/>
    <w:rsid w:val="00E6345E"/>
    <w:rsid w:val="00E64FB2"/>
    <w:rsid w:val="00E67B7D"/>
    <w:rsid w:val="00E72D99"/>
    <w:rsid w:val="00E74954"/>
    <w:rsid w:val="00E7608F"/>
    <w:rsid w:val="00E807A3"/>
    <w:rsid w:val="00E81E2C"/>
    <w:rsid w:val="00E82FBF"/>
    <w:rsid w:val="00E913F7"/>
    <w:rsid w:val="00E93F56"/>
    <w:rsid w:val="00E9596B"/>
    <w:rsid w:val="00E96EF2"/>
    <w:rsid w:val="00E974EF"/>
    <w:rsid w:val="00EA662E"/>
    <w:rsid w:val="00EA7B9D"/>
    <w:rsid w:val="00EB4124"/>
    <w:rsid w:val="00EB5D2F"/>
    <w:rsid w:val="00EC10EC"/>
    <w:rsid w:val="00EC18BF"/>
    <w:rsid w:val="00EC3ED3"/>
    <w:rsid w:val="00EC456C"/>
    <w:rsid w:val="00ED0FCD"/>
    <w:rsid w:val="00ED166C"/>
    <w:rsid w:val="00ED2C08"/>
    <w:rsid w:val="00ED3BB8"/>
    <w:rsid w:val="00ED5C8C"/>
    <w:rsid w:val="00ED5FA6"/>
    <w:rsid w:val="00ED6080"/>
    <w:rsid w:val="00EE0176"/>
    <w:rsid w:val="00EE3C36"/>
    <w:rsid w:val="00EF036E"/>
    <w:rsid w:val="00EF0942"/>
    <w:rsid w:val="00EF291F"/>
    <w:rsid w:val="00F0218C"/>
    <w:rsid w:val="00F0251A"/>
    <w:rsid w:val="00F0393B"/>
    <w:rsid w:val="00F12AE6"/>
    <w:rsid w:val="00F15D08"/>
    <w:rsid w:val="00F177F7"/>
    <w:rsid w:val="00F30527"/>
    <w:rsid w:val="00F313DD"/>
    <w:rsid w:val="00F37254"/>
    <w:rsid w:val="00F378BE"/>
    <w:rsid w:val="00F43120"/>
    <w:rsid w:val="00F44FF2"/>
    <w:rsid w:val="00F506A1"/>
    <w:rsid w:val="00F6402A"/>
    <w:rsid w:val="00F64378"/>
    <w:rsid w:val="00F67FC3"/>
    <w:rsid w:val="00F763A4"/>
    <w:rsid w:val="00F77B54"/>
    <w:rsid w:val="00F80D67"/>
    <w:rsid w:val="00F81CF2"/>
    <w:rsid w:val="00F82A04"/>
    <w:rsid w:val="00F83DF3"/>
    <w:rsid w:val="00F85CEA"/>
    <w:rsid w:val="00F9105C"/>
    <w:rsid w:val="00F941B8"/>
    <w:rsid w:val="00F9451E"/>
    <w:rsid w:val="00F94831"/>
    <w:rsid w:val="00F9691D"/>
    <w:rsid w:val="00F97587"/>
    <w:rsid w:val="00FA2F92"/>
    <w:rsid w:val="00FA5FA5"/>
    <w:rsid w:val="00FA6721"/>
    <w:rsid w:val="00FA7365"/>
    <w:rsid w:val="00FA79A7"/>
    <w:rsid w:val="00FB646B"/>
    <w:rsid w:val="00FC078B"/>
    <w:rsid w:val="00FC5858"/>
    <w:rsid w:val="00FC5DCA"/>
    <w:rsid w:val="00FC5DD1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2633</TotalTime>
  <Pages>5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56</cp:revision>
  <cp:lastPrinted>2001-04-23T09:30:00Z</cp:lastPrinted>
  <dcterms:created xsi:type="dcterms:W3CDTF">2025-09-26T02:07:00Z</dcterms:created>
  <dcterms:modified xsi:type="dcterms:W3CDTF">2025-10-03T07:47:00Z</dcterms:modified>
</cp:coreProperties>
</file>